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A68A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A68AF" w:rsidRPr="003A68A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A68AF" w:rsidRPr="003A68AF">
          <w:rPr>
            <w:rStyle w:val="aa"/>
          </w:rPr>
          <w:t>440052, г. Пенза, ул. Ново-Тамбовская, д.9;</w:t>
        </w:r>
        <w:r w:rsidR="003A68AF" w:rsidRPr="003A68AF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A68AF" w:rsidRPr="003A68AF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A68AF" w:rsidRPr="003A68AF">
          <w:rPr>
            <w:u w:val="single"/>
          </w:rPr>
          <w:t xml:space="preserve"> 07143/010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A68AF" w:rsidRPr="003A68AF">
          <w:rPr>
            <w:rStyle w:val="aa"/>
          </w:rPr>
          <w:t xml:space="preserve"> Медицинская </w:t>
        </w:r>
        <w:r w:rsidR="003A68AF" w:rsidRPr="003A68AF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A68AF" w:rsidRPr="003A68AF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A68AF" w:rsidRPr="003A68A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C95C64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C95C64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D7187D">
              <w:t>87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  <w:r>
              <w:t>4</w:t>
            </w:r>
            <w:r w:rsidR="00D7187D">
              <w:t>12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A68A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C95C64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C95C64" w:rsidRPr="00F912F0">
            <w:rPr>
              <w:rStyle w:val="ad"/>
              <w:sz w:val="20"/>
              <w:szCs w:val="20"/>
            </w:rPr>
            <w:fldChar w:fldCharType="separate"/>
          </w:r>
          <w:r w:rsidR="003A68AF">
            <w:rPr>
              <w:rStyle w:val="ad"/>
              <w:noProof/>
              <w:sz w:val="20"/>
              <w:szCs w:val="20"/>
            </w:rPr>
            <w:t>1</w:t>
          </w:r>
          <w:r w:rsidR="00C95C64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68AF" w:rsidRPr="003A68A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49967FC92DD04955A8B1F0B2E3F3FC35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0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8718575C37A4F9BA41549946783E034"/>
    <w:docVar w:name="rm_id" w:val="175"/>
    <w:docVar w:name="rm_name" w:val=" Медицинская сестра палатная "/>
    <w:docVar w:name="rm_number" w:val=" 07143/01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A68AF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9A3969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73103"/>
    <w:rsid w:val="00C851DE"/>
    <w:rsid w:val="00C95C64"/>
    <w:rsid w:val="00CC1101"/>
    <w:rsid w:val="00CE3307"/>
    <w:rsid w:val="00D36078"/>
    <w:rsid w:val="00D7137F"/>
    <w:rsid w:val="00D7187D"/>
    <w:rsid w:val="00D76DF8"/>
    <w:rsid w:val="00DA26F6"/>
    <w:rsid w:val="00DB5302"/>
    <w:rsid w:val="00DD6B1F"/>
    <w:rsid w:val="00E124F4"/>
    <w:rsid w:val="00E36337"/>
    <w:rsid w:val="00E5071B"/>
    <w:rsid w:val="00E629A7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